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79E56" w14:textId="77777777" w:rsidR="003151DC" w:rsidRDefault="003151DC" w:rsidP="003151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BOTELER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fl.1451)</w:t>
      </w:r>
    </w:p>
    <w:p w14:paraId="56C20269" w14:textId="77777777" w:rsidR="003151DC" w:rsidRDefault="003151DC" w:rsidP="003151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Coventry.</w:t>
      </w:r>
    </w:p>
    <w:p w14:paraId="6BE366AF" w14:textId="77777777" w:rsidR="003151DC" w:rsidRDefault="003151DC" w:rsidP="003151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E74109" w14:textId="77777777" w:rsidR="003151DC" w:rsidRDefault="003151DC" w:rsidP="003151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B6BAAD" w14:textId="77777777" w:rsidR="003151DC" w:rsidRDefault="003151DC" w:rsidP="003151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Feb.1451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at a meeting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Hall about the cleaning of the city ditches.</w:t>
      </w:r>
    </w:p>
    <w:p w14:paraId="2C2478D5" w14:textId="77777777" w:rsidR="003151DC" w:rsidRDefault="003151DC" w:rsidP="003151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(“Coventry </w:t>
      </w:r>
      <w:proofErr w:type="spellStart"/>
      <w:r>
        <w:rPr>
          <w:rFonts w:ascii="Times New Roman" w:hAnsi="Times New Roman" w:cs="Times New Roman"/>
          <w:sz w:val="24"/>
          <w:szCs w:val="24"/>
        </w:rPr>
        <w:t>Leet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Book” p.256)</w:t>
      </w:r>
    </w:p>
    <w:p w14:paraId="0E3C5222" w14:textId="77777777" w:rsidR="003151DC" w:rsidRDefault="003151DC" w:rsidP="003151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279228" w14:textId="77777777" w:rsidR="003151DC" w:rsidRDefault="003151DC" w:rsidP="003151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1EDE05" w14:textId="77777777" w:rsidR="003151DC" w:rsidRPr="004F290A" w:rsidRDefault="003151DC" w:rsidP="003151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April 2021</w:t>
      </w:r>
    </w:p>
    <w:p w14:paraId="507EF283" w14:textId="53386FAF" w:rsidR="00BA00AB" w:rsidRPr="003151D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151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EC8B4" w14:textId="77777777" w:rsidR="003151DC" w:rsidRDefault="003151DC" w:rsidP="009139A6">
      <w:r>
        <w:separator/>
      </w:r>
    </w:p>
  </w:endnote>
  <w:endnote w:type="continuationSeparator" w:id="0">
    <w:p w14:paraId="001F3E13" w14:textId="77777777" w:rsidR="003151DC" w:rsidRDefault="003151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B35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F997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91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A5CBD" w14:textId="77777777" w:rsidR="003151DC" w:rsidRDefault="003151DC" w:rsidP="009139A6">
      <w:r>
        <w:separator/>
      </w:r>
    </w:p>
  </w:footnote>
  <w:footnote w:type="continuationSeparator" w:id="0">
    <w:p w14:paraId="182A6AED" w14:textId="77777777" w:rsidR="003151DC" w:rsidRDefault="003151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F3E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1E1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4C0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1DC"/>
    <w:rsid w:val="000666E0"/>
    <w:rsid w:val="002510B7"/>
    <w:rsid w:val="003151D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161B5"/>
  <w15:chartTrackingRefBased/>
  <w15:docId w15:val="{3DE37256-313C-4DC5-A92C-14B0DB368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2021-04-29T10:19:00Z</dcterms:created>
  <dcterms:modified xsi:type="dcterms:W3CDTF">2021-04-29T10:19:00Z</dcterms:modified>
</cp:coreProperties>
</file>